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C1E" w:rsidRDefault="00ED0C1E" w:rsidP="00281B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УПРАВЛЕНИЕ ОБРАЗОВАНИЯ АДМИНИСТРАЦИИ МУНИЦИПАЛЬНОГО РАЙОНА ИМЕНИ ЛАЗО</w:t>
      </w:r>
    </w:p>
    <w:p w:rsidR="00ED0C1E" w:rsidRDefault="00ED0C1E" w:rsidP="00281B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ХАБАРОВСКОГО КРАЯ</w:t>
      </w:r>
    </w:p>
    <w:p w:rsidR="00ED0C1E" w:rsidRDefault="00ED0C1E" w:rsidP="00281B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(Управление образования)</w:t>
      </w:r>
    </w:p>
    <w:p w:rsidR="00ED0C1E" w:rsidRDefault="00ED0C1E" w:rsidP="00281B46">
      <w:pPr>
        <w:jc w:val="center"/>
        <w:rPr>
          <w:b/>
          <w:bCs/>
          <w:sz w:val="28"/>
          <w:szCs w:val="28"/>
        </w:rPr>
      </w:pPr>
    </w:p>
    <w:p w:rsidR="00ED0C1E" w:rsidRDefault="00ED0C1E" w:rsidP="00281B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ED0C1E" w:rsidRDefault="00ED0C1E" w:rsidP="00281B46">
      <w:pPr>
        <w:jc w:val="center"/>
        <w:rPr>
          <w:b/>
          <w:bCs/>
          <w:sz w:val="28"/>
          <w:szCs w:val="28"/>
        </w:rPr>
      </w:pPr>
    </w:p>
    <w:p w:rsidR="00ED0C1E" w:rsidRDefault="00ED0C1E" w:rsidP="00281B46">
      <w:pPr>
        <w:rPr>
          <w:sz w:val="28"/>
          <w:szCs w:val="28"/>
        </w:rPr>
      </w:pPr>
    </w:p>
    <w:p w:rsidR="00ED0C1E" w:rsidRPr="008D4569" w:rsidRDefault="00ED0C1E" w:rsidP="00281B46">
      <w:pPr>
        <w:rPr>
          <w:sz w:val="28"/>
          <w:szCs w:val="28"/>
        </w:rPr>
      </w:pPr>
      <w:bookmarkStart w:id="0" w:name="_GoBack"/>
      <w:r w:rsidRPr="002F7D50">
        <w:rPr>
          <w:sz w:val="28"/>
          <w:szCs w:val="28"/>
          <w:u w:val="single"/>
        </w:rPr>
        <w:t>31.12.2013</w:t>
      </w:r>
      <w:r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 xml:space="preserve">№ </w:t>
      </w:r>
      <w:r w:rsidRPr="002F7D50">
        <w:rPr>
          <w:sz w:val="28"/>
          <w:szCs w:val="28"/>
          <w:u w:val="single"/>
        </w:rPr>
        <w:t>1135</w:t>
      </w:r>
    </w:p>
    <w:p w:rsidR="00ED0C1E" w:rsidRDefault="00ED0C1E" w:rsidP="00CD458F">
      <w:r>
        <w:rPr>
          <w:sz w:val="28"/>
          <w:szCs w:val="28"/>
        </w:rPr>
        <w:t xml:space="preserve">      </w:t>
      </w:r>
      <w:r>
        <w:t>р.п. Переяславка</w:t>
      </w:r>
    </w:p>
    <w:p w:rsidR="00ED0C1E" w:rsidRDefault="00ED0C1E" w:rsidP="00CD458F"/>
    <w:p w:rsidR="00ED0C1E" w:rsidRPr="00281B46" w:rsidRDefault="00ED0C1E" w:rsidP="00CD458F">
      <w:pPr>
        <w:autoSpaceDE w:val="0"/>
        <w:autoSpaceDN w:val="0"/>
        <w:adjustRightInd w:val="0"/>
        <w:rPr>
          <w:sz w:val="28"/>
          <w:szCs w:val="28"/>
        </w:rPr>
      </w:pPr>
      <w:r w:rsidRPr="00281B46">
        <w:rPr>
          <w:sz w:val="28"/>
          <w:szCs w:val="28"/>
        </w:rPr>
        <w:t>О завершении аттестации рабочих мест</w:t>
      </w:r>
    </w:p>
    <w:p w:rsidR="00ED0C1E" w:rsidRPr="00281B46" w:rsidRDefault="00ED0C1E" w:rsidP="00A91756">
      <w:pPr>
        <w:autoSpaceDE w:val="0"/>
        <w:autoSpaceDN w:val="0"/>
        <w:adjustRightInd w:val="0"/>
        <w:rPr>
          <w:sz w:val="28"/>
          <w:szCs w:val="28"/>
        </w:rPr>
      </w:pPr>
      <w:r w:rsidRPr="00281B46">
        <w:rPr>
          <w:sz w:val="28"/>
          <w:szCs w:val="28"/>
        </w:rPr>
        <w:t>и утверждении ее результатов</w:t>
      </w:r>
    </w:p>
    <w:p w:rsidR="00ED0C1E" w:rsidRPr="00281B46" w:rsidRDefault="00ED0C1E" w:rsidP="00281B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0C1E" w:rsidRDefault="00ED0C1E" w:rsidP="00281B4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46">
        <w:rPr>
          <w:rFonts w:ascii="Times New Roman" w:hAnsi="Times New Roman" w:cs="Times New Roman"/>
          <w:sz w:val="28"/>
          <w:szCs w:val="28"/>
        </w:rPr>
        <w:t>В связи с выполнением графика проведения аттестации рабочих</w:t>
      </w:r>
      <w:r>
        <w:rPr>
          <w:rFonts w:ascii="Times New Roman" w:hAnsi="Times New Roman" w:cs="Times New Roman"/>
          <w:sz w:val="28"/>
          <w:szCs w:val="28"/>
        </w:rPr>
        <w:t xml:space="preserve"> мест по условиям труда, утвержденного приказом от 04.05.2012 г. №371</w:t>
      </w:r>
    </w:p>
    <w:p w:rsidR="00ED0C1E" w:rsidRPr="00281B46" w:rsidRDefault="00ED0C1E" w:rsidP="00281B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  <w:r w:rsidRPr="00281B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C1E" w:rsidRPr="00281B46" w:rsidRDefault="00ED0C1E" w:rsidP="00281B4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46">
        <w:rPr>
          <w:rFonts w:ascii="Times New Roman" w:hAnsi="Times New Roman" w:cs="Times New Roman"/>
          <w:sz w:val="28"/>
          <w:szCs w:val="28"/>
        </w:rPr>
        <w:t xml:space="preserve"> 1. </w:t>
      </w:r>
      <w:r>
        <w:rPr>
          <w:rFonts w:ascii="Times New Roman" w:hAnsi="Times New Roman" w:cs="Times New Roman"/>
          <w:sz w:val="28"/>
          <w:szCs w:val="28"/>
        </w:rPr>
        <w:t>Считать аттестацию рабочих мест по условиям труда, проведенную с 05.05.2012 г. по 31.12.2013 г. завершенной, а аттестационную комиссию завершившей свою работу.</w:t>
      </w:r>
      <w:r w:rsidRPr="00281B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C1E" w:rsidRDefault="00ED0C1E" w:rsidP="00281B4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4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Утвердить:</w:t>
      </w:r>
    </w:p>
    <w:p w:rsidR="00ED0C1E" w:rsidRDefault="00ED0C1E" w:rsidP="00281B4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Результаты аттестации рабочих мест по условиям труда, представленных в картах аттестации рабочих мест по условиям труда.</w:t>
      </w:r>
    </w:p>
    <w:p w:rsidR="00ED0C1E" w:rsidRDefault="00ED0C1E" w:rsidP="00281B4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План мероприятий по улучшению и оздоровлению условий труда в организации по итогам аттестации рабочих мест по условиям труда.</w:t>
      </w:r>
    </w:p>
    <w:p w:rsidR="00ED0C1E" w:rsidRDefault="00ED0C1E" w:rsidP="00281B4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Направить пакет документов по аттестации рабочих мест по условиям труда для получения экспертного заключения Председателю комитета по труду и занятости населения правительства Хабаровского края.</w:t>
      </w:r>
    </w:p>
    <w:p w:rsidR="00ED0C1E" w:rsidRDefault="00ED0C1E" w:rsidP="003005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Направить пакет документов по аттестации рабочих мест по условиям труда в государственную инспекцию труда в Хабаровском крае.</w:t>
      </w:r>
    </w:p>
    <w:p w:rsidR="00ED0C1E" w:rsidRPr="00281B46" w:rsidRDefault="00ED0C1E" w:rsidP="003005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81B4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возложить на заместителя начальника Управления образования по ресурсному обеспечению Сафонова Ю.А.</w:t>
      </w:r>
    </w:p>
    <w:p w:rsidR="00ED0C1E" w:rsidRPr="00281B46" w:rsidRDefault="00ED0C1E" w:rsidP="00281B4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C1E" w:rsidRPr="00281B46" w:rsidRDefault="00ED0C1E" w:rsidP="003005C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D0C1E" w:rsidRDefault="00ED0C1E" w:rsidP="00281B4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0C1E" w:rsidRPr="003005C8" w:rsidRDefault="00ED0C1E" w:rsidP="00281B4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0C1E" w:rsidRPr="003005C8" w:rsidRDefault="00ED0C1E">
      <w:pPr>
        <w:rPr>
          <w:sz w:val="28"/>
          <w:szCs w:val="28"/>
        </w:rPr>
      </w:pPr>
      <w:r w:rsidRPr="003005C8">
        <w:rPr>
          <w:sz w:val="28"/>
          <w:szCs w:val="28"/>
        </w:rPr>
        <w:t>Начальник Управления образования</w:t>
      </w:r>
      <w:r>
        <w:rPr>
          <w:sz w:val="28"/>
          <w:szCs w:val="28"/>
        </w:rPr>
        <w:t xml:space="preserve">                                           </w:t>
      </w:r>
      <w:r w:rsidRPr="003005C8">
        <w:rPr>
          <w:sz w:val="28"/>
          <w:szCs w:val="28"/>
        </w:rPr>
        <w:t xml:space="preserve"> О.Г. Бунбунова</w:t>
      </w:r>
    </w:p>
    <w:sectPr w:rsidR="00ED0C1E" w:rsidRPr="003005C8" w:rsidSect="00022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56EC"/>
    <w:rsid w:val="00022CAF"/>
    <w:rsid w:val="001556EC"/>
    <w:rsid w:val="00281B46"/>
    <w:rsid w:val="002F7D50"/>
    <w:rsid w:val="003005C8"/>
    <w:rsid w:val="00404670"/>
    <w:rsid w:val="005E2877"/>
    <w:rsid w:val="00690824"/>
    <w:rsid w:val="00810DAF"/>
    <w:rsid w:val="008D4569"/>
    <w:rsid w:val="0093055B"/>
    <w:rsid w:val="00A91756"/>
    <w:rsid w:val="00BF6A02"/>
    <w:rsid w:val="00C75500"/>
    <w:rsid w:val="00CD458F"/>
    <w:rsid w:val="00ED0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B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81B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25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1</Pages>
  <Words>205</Words>
  <Characters>1171</Characters>
  <Application>Microsoft Office Outlook</Application>
  <DocSecurity>0</DocSecurity>
  <Lines>0</Lines>
  <Paragraphs>0</Paragraphs>
  <ScaleCrop>false</ScaleCrop>
  <Company>Управление образования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специалист7</dc:creator>
  <cp:keywords/>
  <dc:description/>
  <cp:lastModifiedBy>специалист</cp:lastModifiedBy>
  <cp:revision>13</cp:revision>
  <dcterms:created xsi:type="dcterms:W3CDTF">2014-02-13T07:29:00Z</dcterms:created>
  <dcterms:modified xsi:type="dcterms:W3CDTF">2014-03-19T06:50:00Z</dcterms:modified>
</cp:coreProperties>
</file>